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4A0"/>
      </w:tblPr>
      <w:tblGrid>
        <w:gridCol w:w="34"/>
        <w:gridCol w:w="533"/>
        <w:gridCol w:w="617"/>
        <w:gridCol w:w="9164"/>
        <w:gridCol w:w="1596"/>
        <w:gridCol w:w="1416"/>
        <w:gridCol w:w="1371"/>
        <w:gridCol w:w="89"/>
      </w:tblGrid>
      <w:tr w:rsidR="00B71BA3" w:rsidTr="00B71BA3">
        <w:trPr>
          <w:gridBefore w:val="1"/>
          <w:wBefore w:w="34" w:type="dxa"/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BA3" w:rsidRDefault="00B71BA3" w:rsidP="00B71BA3">
            <w:pPr>
              <w:jc w:val="center"/>
            </w:pPr>
            <w:bookmarkStart w:id="0" w:name="RANGE!A1:E70"/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</w:t>
            </w:r>
            <w:r w:rsidR="00F904E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полугодие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20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года</w:t>
            </w:r>
            <w:bookmarkEnd w:id="0"/>
          </w:p>
        </w:tc>
      </w:tr>
      <w:tr w:rsidR="004968C0" w:rsidTr="00B71BA3">
        <w:trPr>
          <w:gridAfter w:val="1"/>
          <w:wAfter w:w="89" w:type="dxa"/>
          <w:cantSplit/>
        </w:trPr>
        <w:tc>
          <w:tcPr>
            <w:tcW w:w="147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</w:p>
        </w:tc>
      </w:tr>
      <w:tr w:rsidR="004968C0" w:rsidTr="00B71BA3">
        <w:trPr>
          <w:gridAfter w:val="1"/>
          <w:wAfter w:w="89" w:type="dxa"/>
          <w:cantSplit/>
        </w:trPr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</w:tr>
      <w:tr w:rsidR="004968C0" w:rsidTr="00B71BA3">
        <w:trPr>
          <w:gridAfter w:val="1"/>
          <w:wAfter w:w="89" w:type="dxa"/>
          <w:cantSplit/>
        </w:trPr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>
            <w:pPr>
              <w:jc w:val="right"/>
            </w:pPr>
            <w:r>
              <w:t>тыс. руб.</w:t>
            </w:r>
          </w:p>
        </w:tc>
      </w:tr>
      <w:tr w:rsidR="00474D95" w:rsidTr="00B71BA3">
        <w:trPr>
          <w:gridAfter w:val="1"/>
          <w:wAfter w:w="89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D95" w:rsidRDefault="00474D95" w:rsidP="005278E8">
            <w:pPr>
              <w:jc w:val="center"/>
            </w:pPr>
            <w:r>
              <w:t>№ п/п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D95" w:rsidRDefault="00474D95" w:rsidP="005278E8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D95" w:rsidRPr="004E383D" w:rsidRDefault="00474D95" w:rsidP="005278E8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D95" w:rsidRPr="004E383D" w:rsidRDefault="00474D95" w:rsidP="005278E8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 w:rsidRPr="004E383D">
              <w:rPr>
                <w:rFonts w:cs="Times New Roman"/>
                <w:b/>
              </w:rPr>
              <w:t xml:space="preserve"> </w:t>
            </w:r>
            <w:r w:rsidR="007D2ABD">
              <w:rPr>
                <w:rFonts w:eastAsia="Times New Roman" w:cs="Times New Roman"/>
                <w:b/>
                <w:color w:val="000000"/>
              </w:rPr>
              <w:t>на 01.07</w:t>
            </w:r>
            <w:r>
              <w:rPr>
                <w:rFonts w:eastAsia="Times New Roman" w:cs="Times New Roman"/>
                <w:b/>
                <w:color w:val="000000"/>
              </w:rPr>
              <w:t>.2020</w:t>
            </w:r>
            <w:r w:rsidRPr="004E383D">
              <w:rPr>
                <w:rFonts w:eastAsia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D95" w:rsidRPr="004E383D" w:rsidRDefault="00474D95" w:rsidP="005278E8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4968C0" w:rsidRPr="004968C0" w:rsidRDefault="004968C0">
      <w:pPr>
        <w:rPr>
          <w:sz w:val="2"/>
        </w:rPr>
      </w:pPr>
    </w:p>
    <w:tbl>
      <w:tblPr>
        <w:tblW w:w="0" w:type="auto"/>
        <w:tblInd w:w="-34" w:type="dxa"/>
        <w:tblLayout w:type="fixed"/>
        <w:tblLook w:val="04A0"/>
      </w:tblPr>
      <w:tblGrid>
        <w:gridCol w:w="567"/>
        <w:gridCol w:w="9781"/>
        <w:gridCol w:w="1596"/>
        <w:gridCol w:w="1416"/>
        <w:gridCol w:w="1371"/>
      </w:tblGrid>
      <w:tr w:rsidR="004968C0" w:rsidTr="00B71BA3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  <w: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  <w: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5278E8">
            <w:pPr>
              <w:jc w:val="center"/>
            </w:pPr>
            <w:r>
              <w:t>5</w:t>
            </w:r>
          </w:p>
        </w:tc>
      </w:tr>
    </w:tbl>
    <w:p w:rsidR="005278E8" w:rsidRPr="00B71BA3" w:rsidRDefault="005278E8">
      <w:pPr>
        <w:rPr>
          <w:sz w:val="2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9778"/>
        <w:gridCol w:w="1560"/>
        <w:gridCol w:w="1418"/>
        <w:gridCol w:w="1417"/>
      </w:tblGrid>
      <w:tr w:rsidR="005278E8" w:rsidRPr="005278E8" w:rsidTr="00B71BA3">
        <w:trPr>
          <w:cantSplit/>
          <w:trHeight w:val="390"/>
        </w:trPr>
        <w:tc>
          <w:tcPr>
            <w:tcW w:w="14743" w:type="dxa"/>
            <w:gridSpan w:val="5"/>
            <w:shd w:val="clear" w:color="auto" w:fill="auto"/>
            <w:noWrap/>
            <w:vAlign w:val="center"/>
            <w:hideMark/>
          </w:tcPr>
          <w:p w:rsidR="005278E8" w:rsidRPr="005278E8" w:rsidRDefault="005278E8" w:rsidP="005278E8">
            <w:pPr>
              <w:jc w:val="center"/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10 163,0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0,00</w:t>
            </w:r>
          </w:p>
        </w:tc>
      </w:tr>
      <w:tr w:rsidR="005278E8" w:rsidRPr="005278E8" w:rsidTr="00B71BA3">
        <w:trPr>
          <w:cantSplit/>
          <w:trHeight w:val="1078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10 163,0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2 110,0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2 036,1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96,5</w:t>
            </w:r>
          </w:p>
        </w:tc>
      </w:tr>
      <w:tr w:rsidR="005278E8" w:rsidRPr="005278E8" w:rsidTr="00B71BA3">
        <w:trPr>
          <w:cantSplit/>
          <w:trHeight w:val="521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2 110,0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2 036,1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96,5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1 698 352,5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312 494,0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18,4</w:t>
            </w:r>
          </w:p>
        </w:tc>
      </w:tr>
      <w:tr w:rsidR="005278E8" w:rsidRPr="005278E8" w:rsidTr="00B71BA3">
        <w:trPr>
          <w:cantSplit/>
          <w:trHeight w:val="537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289,8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Детский сад на 100 мест в ЖК «Авиатор» в Заводском районе г. Саратова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81 453,5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16 213,4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19,9</w:t>
            </w:r>
          </w:p>
        </w:tc>
      </w:tr>
      <w:tr w:rsidR="005278E8" w:rsidRPr="005278E8" w:rsidTr="005A67FC">
        <w:trPr>
          <w:cantSplit/>
          <w:trHeight w:val="412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3B0DA2" w:rsidP="005278E8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Д</w:t>
            </w:r>
            <w:r w:rsidRPr="003B0DA2">
              <w:rPr>
                <w:rFonts w:eastAsia="Times New Roman" w:cs="Times New Roman"/>
                <w:lang w:eastAsia="ru-RU"/>
              </w:rPr>
              <w:t>етский сад на 100 мест по ул. Провиантская, 23, в Октябрьском районе г. Саратова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81 753,5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299,8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0,4</w:t>
            </w:r>
          </w:p>
        </w:tc>
      </w:tr>
      <w:tr w:rsidR="005278E8" w:rsidRPr="005278E8" w:rsidTr="00B71BA3">
        <w:trPr>
          <w:cantSplit/>
          <w:trHeight w:val="697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 xml:space="preserve">Строительство второго корпуса МДОУ «Центр развития </w:t>
            </w:r>
            <w:r w:rsidRPr="003B0DA2">
              <w:rPr>
                <w:rFonts w:eastAsia="Times New Roman" w:cs="Times New Roman"/>
                <w:lang w:eastAsia="ru-RU"/>
              </w:rPr>
              <w:t>ребенка</w:t>
            </w:r>
            <w:r w:rsidR="003B0DA2" w:rsidRPr="003B0DA2">
              <w:rPr>
                <w:rFonts w:eastAsia="Times New Roman" w:cs="Times New Roman"/>
                <w:lang w:eastAsia="ru-RU"/>
              </w:rPr>
              <w:t xml:space="preserve"> </w:t>
            </w:r>
            <w:r w:rsidRPr="003B0DA2">
              <w:rPr>
                <w:rFonts w:eastAsia="Times New Roman" w:cs="Times New Roman"/>
                <w:lang w:eastAsia="ru-RU"/>
              </w:rPr>
              <w:t>-</w:t>
            </w:r>
            <w:r w:rsidR="003B0DA2" w:rsidRPr="003B0DA2">
              <w:rPr>
                <w:rFonts w:eastAsia="Times New Roman" w:cs="Times New Roman"/>
                <w:lang w:eastAsia="ru-RU"/>
              </w:rPr>
              <w:t xml:space="preserve"> </w:t>
            </w:r>
            <w:r w:rsidRPr="003B0DA2">
              <w:rPr>
                <w:rFonts w:eastAsia="Times New Roman" w:cs="Times New Roman"/>
                <w:lang w:eastAsia="ru-RU"/>
              </w:rPr>
              <w:t>детский</w:t>
            </w:r>
            <w:r w:rsidRPr="005278E8">
              <w:rPr>
                <w:rFonts w:eastAsia="Times New Roman" w:cs="Times New Roman"/>
                <w:lang w:eastAsia="ru-RU"/>
              </w:rPr>
              <w:t xml:space="preserve"> сад № 101 «Жар-птица» на 160 мест в Волжском районе г. Саратова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128 209,2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14 930,9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11,7</w:t>
            </w:r>
          </w:p>
        </w:tc>
      </w:tr>
      <w:tr w:rsidR="005278E8" w:rsidRPr="005278E8" w:rsidTr="00B71BA3">
        <w:trPr>
          <w:cantSplit/>
          <w:trHeight w:val="566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7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32 986,6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14 961,9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45,4</w:t>
            </w:r>
          </w:p>
        </w:tc>
      </w:tr>
      <w:tr w:rsidR="005278E8" w:rsidRPr="005278E8" w:rsidTr="00B71BA3">
        <w:trPr>
          <w:cantSplit/>
          <w:trHeight w:val="559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418 483,6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B71BA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234 61</w:t>
            </w:r>
            <w:r w:rsidR="00B71BA3">
              <w:rPr>
                <w:rFonts w:eastAsia="Times New Roman" w:cs="Times New Roman"/>
                <w:lang w:eastAsia="ru-RU"/>
              </w:rPr>
              <w:t>8</w:t>
            </w:r>
            <w:r w:rsidRPr="005278E8">
              <w:rPr>
                <w:rFonts w:eastAsia="Times New Roman" w:cs="Times New Roman"/>
                <w:lang w:eastAsia="ru-RU"/>
              </w:rPr>
              <w:t>,</w:t>
            </w:r>
            <w:r w:rsidR="00B71BA3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56,1</w:t>
            </w:r>
          </w:p>
        </w:tc>
      </w:tr>
      <w:tr w:rsidR="005278E8" w:rsidRPr="005278E8" w:rsidTr="00B71BA3">
        <w:trPr>
          <w:cantSplit/>
          <w:trHeight w:val="1134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9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875 176,2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29 449,4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3,4</w:t>
            </w:r>
          </w:p>
        </w:tc>
      </w:tr>
      <w:tr w:rsidR="005278E8" w:rsidRPr="005278E8" w:rsidTr="00B71BA3">
        <w:trPr>
          <w:cantSplit/>
          <w:trHeight w:val="258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10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80 000,0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2 020,6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2,5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792 096,9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193 980,0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24,5</w:t>
            </w:r>
          </w:p>
        </w:tc>
      </w:tr>
      <w:tr w:rsidR="005278E8" w:rsidRPr="005278E8" w:rsidTr="00B71BA3">
        <w:trPr>
          <w:cantSplit/>
          <w:trHeight w:val="553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11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47 447,5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B71BA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561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12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101 303,5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0</w:t>
            </w:r>
            <w:r w:rsidR="00B71BA3">
              <w:rPr>
                <w:rFonts w:eastAsia="Times New Roman" w:cs="Times New Roman"/>
                <w:lang w:eastAsia="ru-RU"/>
              </w:rPr>
              <w:t>,0</w:t>
            </w:r>
          </w:p>
        </w:tc>
      </w:tr>
      <w:tr w:rsidR="005278E8" w:rsidRPr="005278E8" w:rsidTr="00B71BA3">
        <w:trPr>
          <w:cantSplit/>
          <w:trHeight w:val="413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13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47 865,5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547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14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 xml:space="preserve"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589 180,4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193 980,0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32,9</w:t>
            </w:r>
          </w:p>
        </w:tc>
      </w:tr>
      <w:tr w:rsidR="005278E8" w:rsidRPr="005278E8" w:rsidTr="00B71BA3">
        <w:trPr>
          <w:cantSplit/>
          <w:trHeight w:val="557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15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Строительство скоростной трамвайной линии Мирный пер. - 6-я Дачная (детализация проекта по этапам строительства)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409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16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17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Реконструкция фонтана «Одуванчик» на площади им. Кирова С.М.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605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18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Строительство участка автомобильной дороги по бульвару им. Денисова Николая с местным проездом до ул. Пензенская в микрорайоне САЗ г. Саратова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B71BA3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4 900,0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295,0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6,</w:t>
            </w:r>
            <w:r w:rsidR="00B71BA3">
              <w:rPr>
                <w:rFonts w:eastAsia="Times New Roman" w:cs="Times New Roman"/>
                <w:lang w:eastAsia="ru-RU"/>
              </w:rPr>
              <w:t>0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19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Строительство нового корпуса в МУДО «ДООЦ «Мечта»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4 500,0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6,5</w:t>
            </w:r>
          </w:p>
        </w:tc>
      </w:tr>
      <w:tr w:rsidR="005278E8" w:rsidRPr="005278E8" w:rsidTr="00B71BA3">
        <w:trPr>
          <w:cantSplit/>
          <w:trHeight w:val="555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20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Детский сад на 160 мест на территории МОУ «Средняя общеобразовательная школа №64» в Ленинском районе г. Саратова по адресу: г. Саратов, ул. Стахановская, 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400,0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136 715,3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6 527,4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4,7</w:t>
            </w:r>
          </w:p>
        </w:tc>
      </w:tr>
      <w:tr w:rsidR="005278E8" w:rsidRPr="005278E8" w:rsidTr="00B71BA3">
        <w:trPr>
          <w:cantSplit/>
          <w:trHeight w:val="280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21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132 000,0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6 527,4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4,9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22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Водозаборная скважина МБОУ «ООШ №104»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1 996,0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587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567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24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Строительство пристройки и открытых спортивных площадок МОУ «СОШ № 5» по адресу: г. Саратов, ул. Огородная, д. 196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2 700,0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561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4 172,4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4 172,3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100,0</w:t>
            </w:r>
          </w:p>
        </w:tc>
      </w:tr>
      <w:tr w:rsidR="005278E8" w:rsidRPr="005278E8" w:rsidTr="00B71BA3">
        <w:trPr>
          <w:cantSplit/>
          <w:trHeight w:val="541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25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4 000,0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100,0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26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Строительство спортивно-оздоровительной площадки при МОУ Лицей №2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172,4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172,3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99,9</w:t>
            </w:r>
          </w:p>
        </w:tc>
      </w:tr>
      <w:tr w:rsidR="005278E8" w:rsidRPr="005278E8" w:rsidTr="00B71BA3">
        <w:trPr>
          <w:cantSplit/>
          <w:trHeight w:val="611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10 130,9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549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27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1 997,6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543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28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8 133,3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108CE" w:rsidP="005278E8">
            <w:pPr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281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center"/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Всего по разделу: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2 658 641,</w:t>
            </w:r>
            <w:r w:rsidR="005108CE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519 504,9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19,5</w:t>
            </w:r>
          </w:p>
        </w:tc>
      </w:tr>
      <w:tr w:rsidR="005278E8" w:rsidRPr="005278E8" w:rsidTr="00B71BA3">
        <w:trPr>
          <w:cantSplit/>
          <w:trHeight w:val="271"/>
        </w:trPr>
        <w:tc>
          <w:tcPr>
            <w:tcW w:w="14743" w:type="dxa"/>
            <w:gridSpan w:val="5"/>
            <w:shd w:val="clear" w:color="auto" w:fill="auto"/>
            <w:noWrap/>
            <w:vAlign w:val="center"/>
            <w:hideMark/>
          </w:tcPr>
          <w:p w:rsidR="005278E8" w:rsidRPr="005278E8" w:rsidRDefault="005278E8" w:rsidP="005278E8">
            <w:pPr>
              <w:jc w:val="center"/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КОМИТЕТ ПО УПРАВЛЕНИЮ ИМУЩЕСТВОМ ГОРОДА САРАТОВА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45 000,0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451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B71BA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 </w:t>
            </w:r>
            <w:r w:rsidR="005108CE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Исполнение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45 000,0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0,0</w:t>
            </w:r>
          </w:p>
        </w:tc>
      </w:tr>
      <w:tr w:rsidR="005278E8" w:rsidRPr="005278E8" w:rsidTr="00B71BA3">
        <w:trPr>
          <w:cantSplit/>
          <w:trHeight w:val="375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636 940,8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146 392,2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22,9</w:t>
            </w:r>
          </w:p>
        </w:tc>
      </w:tr>
      <w:tr w:rsidR="005278E8" w:rsidRPr="005278E8" w:rsidTr="00B71BA3">
        <w:trPr>
          <w:cantSplit/>
          <w:trHeight w:val="1148"/>
        </w:trPr>
        <w:tc>
          <w:tcPr>
            <w:tcW w:w="570" w:type="dxa"/>
            <w:shd w:val="clear" w:color="auto" w:fill="auto"/>
            <w:vAlign w:val="bottom"/>
            <w:hideMark/>
          </w:tcPr>
          <w:p w:rsidR="005278E8" w:rsidRPr="005278E8" w:rsidRDefault="005278E8" w:rsidP="00B71BA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 </w:t>
            </w:r>
            <w:r w:rsidR="005108CE"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9778" w:type="dxa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636 940,8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146 392,2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5278E8">
              <w:rPr>
                <w:rFonts w:eastAsia="Times New Roman" w:cs="Times New Roman"/>
                <w:lang w:eastAsia="ru-RU"/>
              </w:rPr>
              <w:t>22,9</w:t>
            </w:r>
          </w:p>
        </w:tc>
      </w:tr>
      <w:tr w:rsidR="005278E8" w:rsidRPr="005278E8" w:rsidTr="00B71BA3">
        <w:trPr>
          <w:cantSplit/>
          <w:trHeight w:val="285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center"/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Всего по разделу: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681 940,8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146 392,2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21,</w:t>
            </w:r>
            <w:r w:rsidR="00B71BA3">
              <w:rPr>
                <w:rFonts w:eastAsia="Times New Roman" w:cs="Times New Roman"/>
                <w:b/>
                <w:bCs/>
                <w:i/>
                <w:iCs/>
                <w:lang w:eastAsia="ru-RU"/>
              </w:rPr>
              <w:t>5</w:t>
            </w:r>
          </w:p>
        </w:tc>
      </w:tr>
      <w:tr w:rsidR="005278E8" w:rsidRPr="005278E8" w:rsidTr="00B71BA3">
        <w:trPr>
          <w:cantSplit/>
          <w:trHeight w:val="276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5278E8" w:rsidRPr="005278E8" w:rsidRDefault="005278E8" w:rsidP="005278E8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Итого по Перечню: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3 340 581,9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5108CE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665 897,1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78E8" w:rsidRPr="005278E8" w:rsidRDefault="005278E8" w:rsidP="00B71BA3">
            <w:pPr>
              <w:jc w:val="right"/>
              <w:rPr>
                <w:rFonts w:eastAsia="Times New Roman" w:cs="Times New Roman"/>
                <w:b/>
                <w:bCs/>
                <w:lang w:eastAsia="ru-RU"/>
              </w:rPr>
            </w:pPr>
            <w:r w:rsidRPr="005278E8">
              <w:rPr>
                <w:rFonts w:eastAsia="Times New Roman" w:cs="Times New Roman"/>
                <w:b/>
                <w:bCs/>
                <w:lang w:eastAsia="ru-RU"/>
              </w:rPr>
              <w:t>1</w:t>
            </w:r>
            <w:r w:rsidR="00B71BA3">
              <w:rPr>
                <w:rFonts w:eastAsia="Times New Roman" w:cs="Times New Roman"/>
                <w:b/>
                <w:bCs/>
                <w:lang w:eastAsia="ru-RU"/>
              </w:rPr>
              <w:t>9</w:t>
            </w:r>
            <w:r w:rsidRPr="005278E8">
              <w:rPr>
                <w:rFonts w:eastAsia="Times New Roman" w:cs="Times New Roman"/>
                <w:b/>
                <w:bCs/>
                <w:lang w:eastAsia="ru-RU"/>
              </w:rPr>
              <w:t>,</w:t>
            </w:r>
            <w:r w:rsidR="00B71BA3">
              <w:rPr>
                <w:rFonts w:eastAsia="Times New Roman" w:cs="Times New Roman"/>
                <w:b/>
                <w:bCs/>
                <w:lang w:eastAsia="ru-RU"/>
              </w:rPr>
              <w:t>9</w:t>
            </w:r>
          </w:p>
        </w:tc>
      </w:tr>
    </w:tbl>
    <w:p w:rsidR="005278E8" w:rsidRDefault="005278E8"/>
    <w:tbl>
      <w:tblPr>
        <w:tblW w:w="0" w:type="auto"/>
        <w:tblLayout w:type="fixed"/>
        <w:tblLook w:val="04A0"/>
      </w:tblPr>
      <w:tblGrid>
        <w:gridCol w:w="1184"/>
        <w:gridCol w:w="9219"/>
        <w:gridCol w:w="1596"/>
        <w:gridCol w:w="1416"/>
        <w:gridCol w:w="1371"/>
      </w:tblGrid>
      <w:tr w:rsidR="004968C0" w:rsidTr="004968C0">
        <w:trPr>
          <w:cantSplit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71BA3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</w:tr>
      <w:tr w:rsidR="004968C0" w:rsidTr="004968C0">
        <w:trPr>
          <w:cantSplit/>
        </w:trPr>
        <w:tc>
          <w:tcPr>
            <w:tcW w:w="10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>
            <w:r>
              <w:t>Председатель комитета по финансам администрации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</w:tr>
      <w:tr w:rsidR="004968C0" w:rsidTr="004968C0">
        <w:trPr>
          <w:cantSplit/>
        </w:trPr>
        <w:tc>
          <w:tcPr>
            <w:tcW w:w="10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>
            <w:r>
              <w:t>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5278E8">
            <w:pPr>
              <w:jc w:val="right"/>
            </w:pPr>
            <w:r>
              <w:t>А.С. Струков</w:t>
            </w:r>
          </w:p>
        </w:tc>
      </w:tr>
    </w:tbl>
    <w:p w:rsidR="004968C0" w:rsidRPr="00E218D3" w:rsidRDefault="004968C0" w:rsidP="004968C0"/>
    <w:p w:rsidR="00E2598B" w:rsidRPr="004968C0" w:rsidRDefault="00E2598B" w:rsidP="004968C0"/>
    <w:sectPr w:rsidR="00E2598B" w:rsidRPr="004968C0" w:rsidSect="004968C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325" w:rsidRDefault="00957325" w:rsidP="004968C0">
      <w:r>
        <w:separator/>
      </w:r>
    </w:p>
  </w:endnote>
  <w:endnote w:type="continuationSeparator" w:id="1">
    <w:p w:rsidR="00957325" w:rsidRDefault="00957325" w:rsidP="00496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325" w:rsidRDefault="00957325" w:rsidP="004968C0">
      <w:r>
        <w:separator/>
      </w:r>
    </w:p>
  </w:footnote>
  <w:footnote w:type="continuationSeparator" w:id="1">
    <w:p w:rsidR="00957325" w:rsidRDefault="00957325" w:rsidP="004968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E8" w:rsidRDefault="00736A56" w:rsidP="005278E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78E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78E8" w:rsidRDefault="005278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E8" w:rsidRDefault="00736A56" w:rsidP="005278E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78E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04E6">
      <w:rPr>
        <w:rStyle w:val="a7"/>
        <w:noProof/>
      </w:rPr>
      <w:t>4</w:t>
    </w:r>
    <w:r>
      <w:rPr>
        <w:rStyle w:val="a7"/>
      </w:rPr>
      <w:fldChar w:fldCharType="end"/>
    </w:r>
  </w:p>
  <w:p w:rsidR="005278E8" w:rsidRDefault="005278E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968C0"/>
    <w:rsid w:val="00066DBC"/>
    <w:rsid w:val="002C3F39"/>
    <w:rsid w:val="00380579"/>
    <w:rsid w:val="003B0DA2"/>
    <w:rsid w:val="00474D95"/>
    <w:rsid w:val="004968C0"/>
    <w:rsid w:val="005108CE"/>
    <w:rsid w:val="005278E8"/>
    <w:rsid w:val="00537047"/>
    <w:rsid w:val="005A67FC"/>
    <w:rsid w:val="005D18FD"/>
    <w:rsid w:val="0061371C"/>
    <w:rsid w:val="006808C6"/>
    <w:rsid w:val="007306A4"/>
    <w:rsid w:val="00736A56"/>
    <w:rsid w:val="00747C38"/>
    <w:rsid w:val="007C7901"/>
    <w:rsid w:val="007D2ABD"/>
    <w:rsid w:val="008614B8"/>
    <w:rsid w:val="00957325"/>
    <w:rsid w:val="0096305D"/>
    <w:rsid w:val="009D1E51"/>
    <w:rsid w:val="00A24CAF"/>
    <w:rsid w:val="00B063DF"/>
    <w:rsid w:val="00B71BA3"/>
    <w:rsid w:val="00B912FD"/>
    <w:rsid w:val="00D871FE"/>
    <w:rsid w:val="00E2598B"/>
    <w:rsid w:val="00F35045"/>
    <w:rsid w:val="00F6400A"/>
    <w:rsid w:val="00F90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68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68C0"/>
  </w:style>
  <w:style w:type="paragraph" w:styleId="a5">
    <w:name w:val="footer"/>
    <w:basedOn w:val="a"/>
    <w:link w:val="a6"/>
    <w:uiPriority w:val="99"/>
    <w:semiHidden/>
    <w:unhideWhenUsed/>
    <w:rsid w:val="004968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68C0"/>
  </w:style>
  <w:style w:type="character" w:styleId="a7">
    <w:name w:val="page number"/>
    <w:basedOn w:val="a0"/>
    <w:uiPriority w:val="99"/>
    <w:semiHidden/>
    <w:unhideWhenUsed/>
    <w:rsid w:val="00496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4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3</cp:revision>
  <cp:lastPrinted>2020-07-17T11:32:00Z</cp:lastPrinted>
  <dcterms:created xsi:type="dcterms:W3CDTF">2020-07-16T11:30:00Z</dcterms:created>
  <dcterms:modified xsi:type="dcterms:W3CDTF">2020-07-17T11:32:00Z</dcterms:modified>
</cp:coreProperties>
</file>